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D1FDD" w14:textId="41CDFEBA" w:rsidR="00DE2BAF" w:rsidRDefault="00DE2BAF" w:rsidP="00DE2BA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>Številka:</w:t>
      </w:r>
      <w:r w:rsidR="0053018C">
        <w:rPr>
          <w:rFonts w:cs="Arial"/>
        </w:rPr>
        <w:t xml:space="preserve"> </w:t>
      </w:r>
      <w:r w:rsidR="00AB1BAA" w:rsidRPr="00AB1BAA">
        <w:rPr>
          <w:rFonts w:cs="Arial"/>
        </w:rPr>
        <w:t>4300-0001/2026-3</w:t>
      </w:r>
    </w:p>
    <w:p w14:paraId="4871BF87" w14:textId="7641859E" w:rsidR="00DE2BAF" w:rsidRDefault="00DE2BAF" w:rsidP="00607061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Pr="00B9100B">
        <w:rPr>
          <w:rFonts w:cs="Arial"/>
        </w:rPr>
        <w:t xml:space="preserve"> </w:t>
      </w:r>
      <w:r w:rsidR="00AB1BAA" w:rsidRPr="00AB1BAA">
        <w:rPr>
          <w:rFonts w:cs="Arial"/>
        </w:rPr>
        <w:t>2026-128</w:t>
      </w:r>
    </w:p>
    <w:p w14:paraId="7EA5EDB1" w14:textId="77777777" w:rsidR="00607061" w:rsidRPr="00607061" w:rsidRDefault="00607061" w:rsidP="00607061">
      <w:pPr>
        <w:tabs>
          <w:tab w:val="left" w:pos="993"/>
          <w:tab w:val="left" w:pos="1134"/>
        </w:tabs>
        <w:rPr>
          <w:rFonts w:cs="Arial"/>
          <w:i/>
        </w:rPr>
      </w:pPr>
    </w:p>
    <w:p w14:paraId="5E8CE4D9" w14:textId="77777777" w:rsidR="00AB1BAA" w:rsidRDefault="003F1D66" w:rsidP="00AB1BAA">
      <w:pPr>
        <w:jc w:val="center"/>
        <w:rPr>
          <w:rFonts w:cs="Arial"/>
          <w:b/>
        </w:rPr>
      </w:pPr>
      <w:r>
        <w:rPr>
          <w:rFonts w:cs="Arial"/>
          <w:b/>
        </w:rPr>
        <w:t>REFERENCE STROKOVNEGA DELAVCA</w:t>
      </w:r>
    </w:p>
    <w:p w14:paraId="0D297DFF" w14:textId="43706A59" w:rsidR="003F1D66" w:rsidRPr="00AB1BAA" w:rsidRDefault="00AB1BAA" w:rsidP="00AB1BAA">
      <w:pPr>
        <w:jc w:val="center"/>
        <w:rPr>
          <w:rFonts w:cs="Arial"/>
          <w:i/>
          <w:color w:val="808080" w:themeColor="background1" w:themeShade="80"/>
        </w:rPr>
      </w:pPr>
      <w:r w:rsidRPr="00AB1BAA">
        <w:rPr>
          <w:rFonts w:cs="Arial"/>
          <w:i/>
          <w:color w:val="808080" w:themeColor="background1" w:themeShade="80"/>
        </w:rPr>
        <w:t>/velja za sklop 2/</w:t>
      </w:r>
      <w:r w:rsidR="003F1D66" w:rsidRPr="00AB1BAA">
        <w:rPr>
          <w:rFonts w:cs="Arial"/>
          <w:i/>
          <w:color w:val="808080" w:themeColor="background1" w:themeShade="80"/>
        </w:rPr>
        <w:t xml:space="preserve"> </w:t>
      </w:r>
    </w:p>
    <w:p w14:paraId="3977820E" w14:textId="77777777" w:rsidR="00DE2BAF" w:rsidRDefault="00DE2BAF" w:rsidP="00DE2BAF">
      <w:pPr>
        <w:tabs>
          <w:tab w:val="left" w:pos="1083"/>
        </w:tabs>
        <w:rPr>
          <w:rFonts w:cs="Arial"/>
        </w:rPr>
      </w:pPr>
    </w:p>
    <w:p w14:paraId="73E9E50F" w14:textId="77777777" w:rsidR="00607061" w:rsidRDefault="00607061" w:rsidP="00DE2BAF">
      <w:pPr>
        <w:tabs>
          <w:tab w:val="left" w:pos="1083"/>
        </w:tabs>
        <w:rPr>
          <w:rFonts w:cs="Arial"/>
        </w:rPr>
      </w:pPr>
    </w:p>
    <w:p w14:paraId="59EB1FD3" w14:textId="7DCE0643" w:rsidR="00DE2BAF" w:rsidRPr="00607061" w:rsidRDefault="00DE2BAF" w:rsidP="00DE2BAF">
      <w:pPr>
        <w:tabs>
          <w:tab w:val="left" w:pos="1083"/>
        </w:tabs>
        <w:rPr>
          <w:rFonts w:cs="Arial"/>
        </w:rPr>
      </w:pPr>
      <w:r w:rsidRPr="00607061">
        <w:rPr>
          <w:rFonts w:cs="Arial"/>
        </w:rPr>
        <w:t xml:space="preserve">Ime in priimek </w:t>
      </w:r>
      <w:r w:rsidR="003F1D66">
        <w:rPr>
          <w:rFonts w:cs="Arial"/>
        </w:rPr>
        <w:t>strokovnega delavca</w:t>
      </w:r>
      <w:r w:rsidRPr="00607061">
        <w:rPr>
          <w:rFonts w:cs="Arial"/>
        </w:rPr>
        <w:t>: ___________________________________</w:t>
      </w:r>
      <w:r w:rsidR="003F1D66">
        <w:rPr>
          <w:rFonts w:cs="Arial"/>
        </w:rPr>
        <w:t>_________</w:t>
      </w:r>
    </w:p>
    <w:p w14:paraId="2C30C156" w14:textId="77777777" w:rsidR="00DE2BAF" w:rsidRDefault="00DE2BAF" w:rsidP="00DE2BAF">
      <w:pPr>
        <w:tabs>
          <w:tab w:val="left" w:pos="1083"/>
        </w:tabs>
        <w:rPr>
          <w:rFonts w:cs="Arial"/>
        </w:rPr>
      </w:pPr>
    </w:p>
    <w:p w14:paraId="6575D85B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Naročnik referenčnega projekta: ________________________________________________</w:t>
      </w:r>
    </w:p>
    <w:p w14:paraId="74FA0C46" w14:textId="77777777" w:rsidR="00DE2BAF" w:rsidRDefault="00DE2BAF" w:rsidP="00DE2BAF">
      <w:pPr>
        <w:jc w:val="both"/>
        <w:rPr>
          <w:rFonts w:cs="Arial"/>
        </w:rPr>
      </w:pPr>
    </w:p>
    <w:p w14:paraId="37B5C4E1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Naslov naročnika referenčnega projekta: _________________________________________</w:t>
      </w:r>
    </w:p>
    <w:p w14:paraId="534EB17F" w14:textId="77777777" w:rsidR="00DE2BAF" w:rsidRDefault="00DE2BAF" w:rsidP="00DE2BAF">
      <w:pPr>
        <w:jc w:val="both"/>
        <w:rPr>
          <w:rFonts w:cs="Arial"/>
        </w:rPr>
      </w:pPr>
    </w:p>
    <w:p w14:paraId="0CFC331A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Odgovorna oseba naročnika referenčnega projekta: _________________________________</w:t>
      </w:r>
    </w:p>
    <w:p w14:paraId="42411761" w14:textId="77777777" w:rsidR="00DE2BAF" w:rsidRDefault="00DE2BAF" w:rsidP="00DE2BAF">
      <w:pPr>
        <w:jc w:val="both"/>
        <w:rPr>
          <w:rFonts w:cs="Arial"/>
        </w:rPr>
      </w:pPr>
    </w:p>
    <w:p w14:paraId="562AC126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Kontaktni podatki odgovorne osebe naročnika referenčnega projekta: ___________________</w:t>
      </w:r>
    </w:p>
    <w:p w14:paraId="4140B1A3" w14:textId="77777777" w:rsidR="00DE2BAF" w:rsidRDefault="00DE2BAF" w:rsidP="00DE2BAF">
      <w:pPr>
        <w:jc w:val="both"/>
        <w:rPr>
          <w:rFonts w:cs="Arial"/>
        </w:rPr>
      </w:pPr>
      <w:bookmarkStart w:id="0" w:name="_GoBack"/>
      <w:bookmarkEnd w:id="0"/>
    </w:p>
    <w:p w14:paraId="68BB1933" w14:textId="3D307062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>Št. pogodbe:____________________________________________________</w:t>
      </w:r>
      <w:r w:rsidR="002625D4">
        <w:rPr>
          <w:rFonts w:cs="Arial"/>
        </w:rPr>
        <w:t>____________</w:t>
      </w:r>
    </w:p>
    <w:p w14:paraId="6CC2A725" w14:textId="77777777" w:rsidR="00607061" w:rsidRDefault="00607061" w:rsidP="00607061">
      <w:pPr>
        <w:jc w:val="both"/>
        <w:rPr>
          <w:rFonts w:cs="Arial"/>
        </w:rPr>
      </w:pPr>
    </w:p>
    <w:p w14:paraId="02932CAF" w14:textId="7E4EF4F0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 xml:space="preserve">Predmet pogodbe in vrsta del </w:t>
      </w:r>
      <w:r w:rsidRPr="00671D0E">
        <w:rPr>
          <w:rFonts w:cs="Arial"/>
          <w:i/>
          <w:color w:val="808080" w:themeColor="background1" w:themeShade="80"/>
          <w:sz w:val="18"/>
          <w:szCs w:val="18"/>
        </w:rPr>
        <w:t xml:space="preserve">(naročnik priporoča, da </w:t>
      </w:r>
      <w:r w:rsidR="0053018C" w:rsidRPr="00671D0E">
        <w:rPr>
          <w:rFonts w:cs="Arial"/>
          <w:i/>
          <w:color w:val="808080" w:themeColor="background1" w:themeShade="80"/>
          <w:sz w:val="18"/>
          <w:szCs w:val="18"/>
        </w:rPr>
        <w:t>ponudnik</w:t>
      </w:r>
      <w:r w:rsidRPr="00671D0E">
        <w:rPr>
          <w:rFonts w:cs="Arial"/>
          <w:i/>
          <w:color w:val="808080" w:themeColor="background1" w:themeShade="80"/>
          <w:sz w:val="18"/>
          <w:szCs w:val="18"/>
        </w:rPr>
        <w:t xml:space="preserve"> navede vrsto del tako, da bo iz opisa razvidno izpolnitev pogoja)</w:t>
      </w:r>
      <w:r>
        <w:rPr>
          <w:rFonts w:cs="Arial"/>
        </w:rPr>
        <w:t>:______________________________________________________________</w:t>
      </w:r>
    </w:p>
    <w:p w14:paraId="6325DAF6" w14:textId="77777777" w:rsidR="00607061" w:rsidRDefault="00607061" w:rsidP="00607061">
      <w:pPr>
        <w:jc w:val="both"/>
        <w:rPr>
          <w:rFonts w:cs="Arial"/>
        </w:rPr>
      </w:pPr>
    </w:p>
    <w:p w14:paraId="274783C3" w14:textId="7918EE65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 xml:space="preserve">Datum </w:t>
      </w:r>
      <w:r w:rsidR="003F1D66">
        <w:rPr>
          <w:rFonts w:cs="Arial"/>
        </w:rPr>
        <w:t>zaključka</w:t>
      </w:r>
      <w:r w:rsidR="005C2505">
        <w:rPr>
          <w:rFonts w:cs="Arial"/>
        </w:rPr>
        <w:t xml:space="preserve"> del</w:t>
      </w:r>
      <w:r>
        <w:rPr>
          <w:rFonts w:cs="Arial"/>
        </w:rPr>
        <w:t>: ______________</w:t>
      </w:r>
    </w:p>
    <w:p w14:paraId="7D968D34" w14:textId="77777777" w:rsidR="00607061" w:rsidRDefault="00607061" w:rsidP="00607061">
      <w:pPr>
        <w:jc w:val="both"/>
        <w:rPr>
          <w:rFonts w:cs="Arial"/>
        </w:rPr>
      </w:pPr>
    </w:p>
    <w:p w14:paraId="35B17E4B" w14:textId="6CDF805A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Kot naročnik navedenega referenčnega projekta po</w:t>
      </w:r>
      <w:r w:rsidR="00607061">
        <w:rPr>
          <w:rFonts w:cs="Arial"/>
        </w:rPr>
        <w:t>trjujemo, da je imenovana oseba</w:t>
      </w:r>
      <w:r w:rsidR="003F1D66">
        <w:rPr>
          <w:rFonts w:cs="Arial"/>
        </w:rPr>
        <w:t xml:space="preserve"> izvedla </w:t>
      </w:r>
      <w:r w:rsidR="00607061">
        <w:rPr>
          <w:rFonts w:cs="Arial"/>
        </w:rPr>
        <w:t xml:space="preserve">navedeni referenčni projekt, </w:t>
      </w:r>
      <w:r w:rsidR="005B6048">
        <w:rPr>
          <w:rFonts w:cs="Arial"/>
        </w:rPr>
        <w:t>ki</w:t>
      </w:r>
      <w:r w:rsidR="00607061">
        <w:rPr>
          <w:rFonts w:cs="Arial"/>
        </w:rPr>
        <w:t xml:space="preserve"> je bil </w:t>
      </w:r>
      <w:r>
        <w:rPr>
          <w:rFonts w:cs="Arial"/>
        </w:rPr>
        <w:t xml:space="preserve">uspešno </w:t>
      </w:r>
      <w:r w:rsidRPr="00963A6F">
        <w:rPr>
          <w:rFonts w:cs="Arial"/>
        </w:rPr>
        <w:t xml:space="preserve">(v roku in </w:t>
      </w:r>
      <w:r w:rsidR="003F1D66">
        <w:rPr>
          <w:rFonts w:cs="Arial"/>
        </w:rPr>
        <w:t>v skladu s pogodbenimi določili oz. naročilnico</w:t>
      </w:r>
      <w:r w:rsidR="00607061">
        <w:rPr>
          <w:rFonts w:cs="Arial"/>
        </w:rPr>
        <w:t xml:space="preserve">) </w:t>
      </w:r>
      <w:r w:rsidR="003A6760">
        <w:rPr>
          <w:rFonts w:cs="Arial"/>
        </w:rPr>
        <w:t>opravljen</w:t>
      </w:r>
      <w:r>
        <w:rPr>
          <w:rFonts w:cs="Arial"/>
        </w:rPr>
        <w:t xml:space="preserve">. </w:t>
      </w:r>
    </w:p>
    <w:p w14:paraId="7546CE3F" w14:textId="77777777" w:rsidR="00DE2BAF" w:rsidRDefault="00DE2BAF" w:rsidP="00DE2BAF">
      <w:pPr>
        <w:jc w:val="both"/>
        <w:rPr>
          <w:rFonts w:cs="Arial"/>
        </w:rPr>
      </w:pPr>
    </w:p>
    <w:p w14:paraId="38634045" w14:textId="77777777" w:rsidR="00DE2BAF" w:rsidRDefault="00DE2BAF" w:rsidP="00DE2BAF">
      <w:pPr>
        <w:rPr>
          <w:rFonts w:cs="Arial"/>
        </w:rPr>
      </w:pPr>
    </w:p>
    <w:p w14:paraId="52A57ACC" w14:textId="77777777" w:rsidR="00DE2BAF" w:rsidRPr="00963A6F" w:rsidRDefault="00DE2BAF" w:rsidP="00DE2BAF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DE2BAF" w:rsidRPr="00963A6F" w14:paraId="28F2A34B" w14:textId="77777777" w:rsidTr="00C91984">
        <w:tc>
          <w:tcPr>
            <w:tcW w:w="1630" w:type="dxa"/>
          </w:tcPr>
          <w:p w14:paraId="3164B4E2" w14:textId="77777777" w:rsidR="00DE2BAF" w:rsidRPr="00963A6F" w:rsidRDefault="00DE2BAF" w:rsidP="00C91984">
            <w:pPr>
              <w:rPr>
                <w:rFonts w:cs="Arial"/>
              </w:rPr>
            </w:pPr>
            <w:r w:rsidRPr="00963A6F"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7F7C1498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9052E2D" w14:textId="77777777" w:rsidR="00607061" w:rsidRDefault="00DE2BAF" w:rsidP="00C91984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 xml:space="preserve">Podpis </w:t>
            </w:r>
            <w:r w:rsidR="00607061">
              <w:rPr>
                <w:rFonts w:cs="Arial"/>
              </w:rPr>
              <w:t>zakonitega zastopnika</w:t>
            </w:r>
          </w:p>
          <w:p w14:paraId="562F0AE5" w14:textId="39A2E3AD" w:rsidR="00DE2BAF" w:rsidRPr="00963A6F" w:rsidRDefault="00DE2BAF" w:rsidP="00C91984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>referenčnega naročnika:</w:t>
            </w:r>
          </w:p>
          <w:p w14:paraId="65C1E0CF" w14:textId="77777777" w:rsidR="00DE2BAF" w:rsidRPr="00963A6F" w:rsidRDefault="00DE2BAF" w:rsidP="00C91984">
            <w:pPr>
              <w:rPr>
                <w:rFonts w:cs="Arial"/>
              </w:rPr>
            </w:pPr>
          </w:p>
          <w:p w14:paraId="59DA5B6F" w14:textId="77777777" w:rsidR="00DE2BAF" w:rsidRPr="00963A6F" w:rsidRDefault="00DE2BAF" w:rsidP="00C91984">
            <w:pPr>
              <w:rPr>
                <w:rFonts w:cs="Arial"/>
              </w:rPr>
            </w:pPr>
          </w:p>
        </w:tc>
      </w:tr>
      <w:tr w:rsidR="00DE2BAF" w:rsidRPr="00963A6F" w14:paraId="64E796AC" w14:textId="77777777" w:rsidTr="00C91984">
        <w:tc>
          <w:tcPr>
            <w:tcW w:w="1630" w:type="dxa"/>
          </w:tcPr>
          <w:p w14:paraId="7F6F3248" w14:textId="77777777" w:rsidR="00DE2BAF" w:rsidRPr="00963A6F" w:rsidRDefault="00DE2BAF" w:rsidP="00C91984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7E903A4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13DA4C9" w14:textId="77777777" w:rsidR="00DE2BAF" w:rsidRPr="00963A6F" w:rsidRDefault="00DE2BAF" w:rsidP="00C91984">
            <w:pPr>
              <w:rPr>
                <w:rFonts w:cs="Arial"/>
              </w:rPr>
            </w:pPr>
          </w:p>
        </w:tc>
      </w:tr>
      <w:tr w:rsidR="00DE2BAF" w:rsidRPr="00963A6F" w14:paraId="3F71A80D" w14:textId="77777777" w:rsidTr="00C91984">
        <w:tc>
          <w:tcPr>
            <w:tcW w:w="1630" w:type="dxa"/>
          </w:tcPr>
          <w:p w14:paraId="238C34CE" w14:textId="77777777" w:rsidR="00DE2BAF" w:rsidRPr="00963A6F" w:rsidRDefault="00DE2BAF" w:rsidP="00C91984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4D28107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2AACBA3E" w14:textId="77777777" w:rsidR="00DE2BAF" w:rsidRPr="00963A6F" w:rsidRDefault="00DE2BAF" w:rsidP="00C91984">
            <w:pPr>
              <w:rPr>
                <w:rFonts w:cs="Arial"/>
              </w:rPr>
            </w:pPr>
          </w:p>
        </w:tc>
      </w:tr>
    </w:tbl>
    <w:p w14:paraId="0648D829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339963C7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1E959CB1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6CA8EC25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18D587CB" w14:textId="77777777" w:rsidR="003F1D66" w:rsidRDefault="003F1D66" w:rsidP="00DE2BAF">
      <w:pPr>
        <w:jc w:val="both"/>
        <w:rPr>
          <w:rFonts w:cs="Arial"/>
          <w:i/>
        </w:rPr>
      </w:pPr>
    </w:p>
    <w:p w14:paraId="46492AF5" w14:textId="77777777" w:rsidR="003F1D66" w:rsidRDefault="003F1D66" w:rsidP="00DE2BAF">
      <w:pPr>
        <w:jc w:val="both"/>
        <w:rPr>
          <w:rFonts w:cs="Arial"/>
          <w:i/>
        </w:rPr>
      </w:pPr>
    </w:p>
    <w:p w14:paraId="3DD5EFFF" w14:textId="77777777" w:rsidR="003F1D66" w:rsidRDefault="003F1D66" w:rsidP="00DE2BAF">
      <w:pPr>
        <w:jc w:val="both"/>
        <w:rPr>
          <w:rFonts w:cs="Arial"/>
          <w:i/>
        </w:rPr>
      </w:pPr>
    </w:p>
    <w:p w14:paraId="07CB7649" w14:textId="77777777" w:rsidR="003F1D66" w:rsidRDefault="003F1D66" w:rsidP="00DE2BAF">
      <w:pPr>
        <w:jc w:val="both"/>
        <w:rPr>
          <w:rFonts w:cs="Arial"/>
          <w:i/>
        </w:rPr>
      </w:pPr>
    </w:p>
    <w:p w14:paraId="1E03C78B" w14:textId="77777777" w:rsidR="003F1D66" w:rsidRDefault="003F1D66" w:rsidP="00DE2BAF">
      <w:pPr>
        <w:jc w:val="both"/>
        <w:rPr>
          <w:rFonts w:cs="Arial"/>
          <w:i/>
        </w:rPr>
      </w:pPr>
    </w:p>
    <w:p w14:paraId="5119BD5A" w14:textId="77777777" w:rsidR="003F1D66" w:rsidRDefault="003F1D66" w:rsidP="00DE2BAF">
      <w:pPr>
        <w:jc w:val="both"/>
        <w:rPr>
          <w:rFonts w:cs="Arial"/>
          <w:i/>
        </w:rPr>
      </w:pPr>
    </w:p>
    <w:p w14:paraId="277829F9" w14:textId="62A75A7F" w:rsidR="00DE2BAF" w:rsidRPr="00963A6F" w:rsidRDefault="00DE2BAF" w:rsidP="00DE2BAF">
      <w:pPr>
        <w:jc w:val="both"/>
        <w:rPr>
          <w:rFonts w:cs="Arial"/>
          <w:i/>
        </w:rPr>
      </w:pPr>
      <w:r w:rsidRPr="00963A6F">
        <w:rPr>
          <w:rFonts w:cs="Arial"/>
          <w:i/>
        </w:rPr>
        <w:t>Obrazec mora podpisati in potrditi referenčni naročnik (tisti, ki je dela naročil in plačal – končni uporabnik).</w:t>
      </w:r>
    </w:p>
    <w:p w14:paraId="02D61617" w14:textId="4A22DE67" w:rsidR="00607061" w:rsidRDefault="00607061" w:rsidP="00DE2BAF">
      <w:pPr>
        <w:tabs>
          <w:tab w:val="num" w:pos="1080"/>
        </w:tabs>
        <w:jc w:val="both"/>
        <w:rPr>
          <w:rFonts w:cs="Arial"/>
          <w:i/>
          <w:szCs w:val="20"/>
        </w:rPr>
      </w:pPr>
    </w:p>
    <w:p w14:paraId="4F291AA5" w14:textId="77777777" w:rsidR="00607061" w:rsidRDefault="00607061" w:rsidP="00DE2BAF">
      <w:pPr>
        <w:tabs>
          <w:tab w:val="num" w:pos="1080"/>
        </w:tabs>
        <w:jc w:val="both"/>
        <w:rPr>
          <w:rFonts w:cs="Arial"/>
          <w:i/>
          <w:szCs w:val="20"/>
        </w:rPr>
      </w:pPr>
    </w:p>
    <w:p w14:paraId="385BB198" w14:textId="77777777" w:rsidR="00DE2BAF" w:rsidRPr="00963A6F" w:rsidRDefault="00DE2BAF" w:rsidP="00DE2BAF">
      <w:pPr>
        <w:tabs>
          <w:tab w:val="num" w:pos="1080"/>
        </w:tabs>
        <w:jc w:val="both"/>
        <w:rPr>
          <w:rFonts w:cs="Arial"/>
          <w:i/>
          <w:szCs w:val="20"/>
        </w:rPr>
      </w:pPr>
      <w:r w:rsidRPr="00963A6F">
        <w:rPr>
          <w:rFonts w:cs="Arial"/>
          <w:i/>
          <w:szCs w:val="20"/>
        </w:rPr>
        <w:t>Ta obrazec je sestavni del in priloga ponudb.</w:t>
      </w:r>
    </w:p>
    <w:p w14:paraId="2C770E24" w14:textId="747DDC63" w:rsidR="00EF5515" w:rsidRPr="00DE2BAF" w:rsidRDefault="00EF5515" w:rsidP="00DE2BAF"/>
    <w:sectPr w:rsidR="00EF5515" w:rsidRPr="00DE2BA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782D1A8" w16cex:dateUtc="2024-03-27T13:58:00Z"/>
  <w16cex:commentExtensible w16cex:durableId="55DE1927" w16cex:dateUtc="2024-03-27T1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FD7125" w16cid:durableId="3782D1A8"/>
  <w16cid:commentId w16cid:paraId="3B2C727E" w16cid:durableId="24A96254"/>
  <w16cid:commentId w16cid:paraId="221D382A" w16cid:durableId="55DE1927"/>
  <w16cid:commentId w16cid:paraId="09445019" w16cid:durableId="0B12DC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E5C5A" w14:textId="77777777" w:rsidR="00F50A20" w:rsidRDefault="00F50A20">
      <w:r>
        <w:separator/>
      </w:r>
    </w:p>
  </w:endnote>
  <w:endnote w:type="continuationSeparator" w:id="0">
    <w:p w14:paraId="0E163A0A" w14:textId="77777777" w:rsidR="00F50A20" w:rsidRDefault="00F5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063D787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B1BA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B1BA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24835024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D78C48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71D0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71D0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220E4" w14:textId="77777777" w:rsidR="00F50A20" w:rsidRDefault="00F50A20">
      <w:r>
        <w:separator/>
      </w:r>
    </w:p>
  </w:footnote>
  <w:footnote w:type="continuationSeparator" w:id="0">
    <w:p w14:paraId="75AE174B" w14:textId="77777777" w:rsidR="00F50A20" w:rsidRDefault="00F50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9C30D29" w:rsidR="00C0552D" w:rsidRPr="009F4AF4" w:rsidRDefault="005C7A91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6260AF">
            <w:rPr>
              <w:rFonts w:cs="Arial"/>
              <w:color w:val="000000"/>
              <w:sz w:val="16"/>
              <w:szCs w:val="16"/>
            </w:rPr>
            <w:t>-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260AF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74B5499A" w:rsidR="00C0552D" w:rsidRPr="009F4AF4" w:rsidRDefault="00144B8D" w:rsidP="00AB1BA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3F1D66">
            <w:rPr>
              <w:rFonts w:cs="Arial"/>
              <w:sz w:val="16"/>
              <w:szCs w:val="16"/>
            </w:rPr>
            <w:t>2.</w:t>
          </w:r>
          <w:r w:rsidR="00AB1BAA">
            <w:rPr>
              <w:rFonts w:cs="Arial"/>
              <w:sz w:val="16"/>
              <w:szCs w:val="16"/>
            </w:rPr>
            <w:t>2a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74D32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477BB"/>
    <w:rsid w:val="0015223A"/>
    <w:rsid w:val="00166414"/>
    <w:rsid w:val="0017296F"/>
    <w:rsid w:val="00174BFE"/>
    <w:rsid w:val="00183318"/>
    <w:rsid w:val="001A192F"/>
    <w:rsid w:val="001A6ABA"/>
    <w:rsid w:val="001A6CB5"/>
    <w:rsid w:val="001A7BD0"/>
    <w:rsid w:val="001D16E0"/>
    <w:rsid w:val="001D694D"/>
    <w:rsid w:val="001E7C32"/>
    <w:rsid w:val="001F6F0F"/>
    <w:rsid w:val="0020233B"/>
    <w:rsid w:val="00213ABA"/>
    <w:rsid w:val="00227B04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25D4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A6760"/>
    <w:rsid w:val="003B36FC"/>
    <w:rsid w:val="003C0B6A"/>
    <w:rsid w:val="003C123B"/>
    <w:rsid w:val="003C485B"/>
    <w:rsid w:val="003D1272"/>
    <w:rsid w:val="003E4CFC"/>
    <w:rsid w:val="003E5C55"/>
    <w:rsid w:val="003F0DE7"/>
    <w:rsid w:val="003F1D66"/>
    <w:rsid w:val="003F4213"/>
    <w:rsid w:val="003F4DE6"/>
    <w:rsid w:val="00406373"/>
    <w:rsid w:val="00407406"/>
    <w:rsid w:val="00431C6C"/>
    <w:rsid w:val="0043532D"/>
    <w:rsid w:val="00445049"/>
    <w:rsid w:val="004527D6"/>
    <w:rsid w:val="00455EB9"/>
    <w:rsid w:val="00470316"/>
    <w:rsid w:val="004720C5"/>
    <w:rsid w:val="0047643E"/>
    <w:rsid w:val="004801D0"/>
    <w:rsid w:val="00481723"/>
    <w:rsid w:val="00486269"/>
    <w:rsid w:val="004A0508"/>
    <w:rsid w:val="004B065E"/>
    <w:rsid w:val="004C63F8"/>
    <w:rsid w:val="004D6B75"/>
    <w:rsid w:val="004F7C1C"/>
    <w:rsid w:val="0051745B"/>
    <w:rsid w:val="005236D5"/>
    <w:rsid w:val="005255EB"/>
    <w:rsid w:val="0053018C"/>
    <w:rsid w:val="005316C0"/>
    <w:rsid w:val="00537622"/>
    <w:rsid w:val="005608A6"/>
    <w:rsid w:val="005724B4"/>
    <w:rsid w:val="005753D9"/>
    <w:rsid w:val="005765C5"/>
    <w:rsid w:val="0058372D"/>
    <w:rsid w:val="0058399F"/>
    <w:rsid w:val="005A785E"/>
    <w:rsid w:val="005B253B"/>
    <w:rsid w:val="005B3910"/>
    <w:rsid w:val="005B4793"/>
    <w:rsid w:val="005B6048"/>
    <w:rsid w:val="005C2505"/>
    <w:rsid w:val="005C3AB3"/>
    <w:rsid w:val="005C4C41"/>
    <w:rsid w:val="005C71B5"/>
    <w:rsid w:val="005C7A91"/>
    <w:rsid w:val="005C7E8F"/>
    <w:rsid w:val="005D7E01"/>
    <w:rsid w:val="005E4BDB"/>
    <w:rsid w:val="005F1763"/>
    <w:rsid w:val="005F18A6"/>
    <w:rsid w:val="005F638A"/>
    <w:rsid w:val="005F751D"/>
    <w:rsid w:val="00607061"/>
    <w:rsid w:val="006110C9"/>
    <w:rsid w:val="0061133D"/>
    <w:rsid w:val="00612663"/>
    <w:rsid w:val="006163B7"/>
    <w:rsid w:val="006260AF"/>
    <w:rsid w:val="006315C1"/>
    <w:rsid w:val="0065152F"/>
    <w:rsid w:val="00662D8F"/>
    <w:rsid w:val="0066332D"/>
    <w:rsid w:val="00670A28"/>
    <w:rsid w:val="00670D1D"/>
    <w:rsid w:val="00671D0E"/>
    <w:rsid w:val="006776D7"/>
    <w:rsid w:val="006B23EB"/>
    <w:rsid w:val="006C262D"/>
    <w:rsid w:val="006D3E51"/>
    <w:rsid w:val="006D59F7"/>
    <w:rsid w:val="006D5A4C"/>
    <w:rsid w:val="006E377F"/>
    <w:rsid w:val="006F44F5"/>
    <w:rsid w:val="006F758E"/>
    <w:rsid w:val="007033C0"/>
    <w:rsid w:val="007345D8"/>
    <w:rsid w:val="00740B79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E6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7FCC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17A9C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1BAA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9E1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A6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20AE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5B4"/>
    <w:rsid w:val="00D83E17"/>
    <w:rsid w:val="00D84490"/>
    <w:rsid w:val="00D92C6A"/>
    <w:rsid w:val="00DA0B86"/>
    <w:rsid w:val="00DB3E61"/>
    <w:rsid w:val="00DB469B"/>
    <w:rsid w:val="00DE2BAF"/>
    <w:rsid w:val="00DE435E"/>
    <w:rsid w:val="00DF116B"/>
    <w:rsid w:val="00DF3D50"/>
    <w:rsid w:val="00E029F3"/>
    <w:rsid w:val="00E02C2C"/>
    <w:rsid w:val="00E0340C"/>
    <w:rsid w:val="00E3300C"/>
    <w:rsid w:val="00E37C52"/>
    <w:rsid w:val="00E43C3D"/>
    <w:rsid w:val="00E550C0"/>
    <w:rsid w:val="00E61921"/>
    <w:rsid w:val="00E676C3"/>
    <w:rsid w:val="00E749F2"/>
    <w:rsid w:val="00E92EAE"/>
    <w:rsid w:val="00E932C8"/>
    <w:rsid w:val="00E95B73"/>
    <w:rsid w:val="00E95D92"/>
    <w:rsid w:val="00E9600A"/>
    <w:rsid w:val="00EA64D3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05FAD"/>
    <w:rsid w:val="00F21B47"/>
    <w:rsid w:val="00F267C9"/>
    <w:rsid w:val="00F27435"/>
    <w:rsid w:val="00F35A6C"/>
    <w:rsid w:val="00F41606"/>
    <w:rsid w:val="00F42EA0"/>
    <w:rsid w:val="00F50A2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B604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80C819A-6B67-428A-8445-6D69F45B6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207B1-7898-43C7-AFA7-AA4B13A6E988}">
  <ds:schemaRefs>
    <ds:schemaRef ds:uri="6a4cc071-bd85-44c5-acc7-68a9b922d49c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64b5e79a-161e-4f4f-95e3-8c5cd0f50b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FB185FB-5293-4808-80B8-9F436843E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49BEC-880B-49AC-A7EE-608C52BD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127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1278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</cp:revision>
  <cp:lastPrinted>2016-06-20T06:30:00Z</cp:lastPrinted>
  <dcterms:created xsi:type="dcterms:W3CDTF">2024-04-09T07:36:00Z</dcterms:created>
  <dcterms:modified xsi:type="dcterms:W3CDTF">2026-03-12T12:40:00Z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